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1E1" w:rsidRPr="008978B2" w:rsidRDefault="008751E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8751E1" w:rsidRPr="008978B2" w:rsidRDefault="008751E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 xml:space="preserve"> 20.02.2017</w:t>
      </w:r>
    </w:p>
    <w:p w:rsidR="008751E1" w:rsidRPr="008978B2" w:rsidRDefault="008751E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8751E1" w:rsidRPr="008978B2" w:rsidRDefault="008751E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8751E1" w:rsidRPr="008978B2" w:rsidRDefault="008751E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8751E1" w:rsidRPr="008978B2" w:rsidRDefault="008751E1" w:rsidP="0079122F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8751E1" w:rsidRDefault="008751E1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751E1" w:rsidRPr="008978B2" w:rsidRDefault="008751E1" w:rsidP="00A513E1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S</w:t>
      </w:r>
      <w:r w:rsidRPr="00A513E1">
        <w:rPr>
          <w:rFonts w:ascii="Comic Sans MS" w:hAnsi="Comic Sans MS" w:cs="Calibri"/>
          <w:sz w:val="20"/>
          <w:szCs w:val="20"/>
        </w:rPr>
        <w:t xml:space="preserve">ayılar panosuna  yeni rakam </w:t>
      </w:r>
      <w:r w:rsidRPr="00A513E1">
        <w:rPr>
          <w:rFonts w:ascii="Comic Sans MS" w:hAnsi="Comic Sans MS" w:cs="Calibri"/>
          <w:b/>
          <w:sz w:val="20"/>
          <w:szCs w:val="20"/>
        </w:rPr>
        <w:t>(9)</w:t>
      </w:r>
      <w:r w:rsidRPr="00A513E1">
        <w:rPr>
          <w:rFonts w:ascii="Comic Sans MS" w:hAnsi="Comic Sans MS" w:cs="Calibri"/>
          <w:sz w:val="20"/>
          <w:szCs w:val="20"/>
        </w:rPr>
        <w:t xml:space="preserve"> ilave edilir. çocuklara</w:t>
      </w:r>
      <w:r>
        <w:rPr>
          <w:rFonts w:ascii="Comic Sans MS" w:hAnsi="Comic Sans MS" w:cs="Calibri"/>
          <w:sz w:val="20"/>
          <w:szCs w:val="20"/>
        </w:rPr>
        <w:t xml:space="preserve">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8751E1" w:rsidRPr="008978B2" w:rsidRDefault="008751E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751E1" w:rsidRPr="008978B2" w:rsidRDefault="008751E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8751E1" w:rsidRPr="008978B2" w:rsidRDefault="008751E1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8751E1" w:rsidRPr="008978B2" w:rsidRDefault="008751E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8751E1" w:rsidRPr="008978B2" w:rsidRDefault="008751E1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8751E1" w:rsidRPr="008978B2" w:rsidRDefault="008751E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751E1" w:rsidRPr="008978B2" w:rsidRDefault="008751E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9  RAKAMI NEYE BENZİYOR 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okuma yazmaya hazırlık çalışmaları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8751E1" w:rsidRPr="008978B2" w:rsidRDefault="008751E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751E1" w:rsidRPr="008978B2" w:rsidRDefault="008751E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8751E1" w:rsidRPr="008978B2" w:rsidRDefault="008751E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8751E1" w:rsidRPr="008978B2" w:rsidRDefault="008751E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8751E1" w:rsidRPr="008978B2" w:rsidRDefault="008751E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8751E1" w:rsidRPr="008978B2" w:rsidRDefault="008751E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8751E1" w:rsidRPr="008978B2" w:rsidRDefault="008751E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8751E1" w:rsidRDefault="008751E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751E1" w:rsidRDefault="008751E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751E1" w:rsidRDefault="008751E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751E1" w:rsidRPr="008978B2" w:rsidRDefault="008751E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8751E1" w:rsidRDefault="008751E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8751E1" w:rsidRDefault="008751E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8751E1" w:rsidRPr="009322A4" w:rsidRDefault="008751E1" w:rsidP="009322A4"/>
    <w:p w:rsidR="008751E1" w:rsidRDefault="008751E1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8751E1" w:rsidRDefault="008751E1" w:rsidP="00A513E1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9 RAKAMI NEYE BENZİYOR</w:t>
      </w:r>
    </w:p>
    <w:p w:rsidR="008751E1" w:rsidRPr="00436F22" w:rsidRDefault="008751E1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okuma yazmaya hazırlık çalışmaları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 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8751E1" w:rsidRDefault="008751E1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13.35pt;width:331.5pt;height:206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">
            <v:textbox>
              <w:txbxContent>
                <w:p w:rsidR="008751E1" w:rsidRDefault="008751E1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8751E1" w:rsidRDefault="008751E1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Kazanım 4: Nesneleri sayar.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İleriye/geriye doğru birer birer ritmik sayar.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Belirtilen sayı kadar nesneyi gösterir.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Saydığı nesnelerin kaç tane olduğunu söyler. Sıra bildiren sayıyı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10’a kadar olan sayılar içerisinde bir sayıdan önce gelen sayıyı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10’a kadar olan sayılar içerisinde bir sayıdan sonra gelen sayıyı söyler.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Kazanım 14: Nesnelerle örüntü oluşturur.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Modele bakarak nesnelerle örüntü oluşturur. En çok üç öğeden oluşan örüntüdeki kuralı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Bir örüntüde eksik bırakılan öğeyi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Bir örüntüde eksik bırakılan öğeyi tamamlar.</w:t>
                  </w:r>
                </w:p>
                <w:p w:rsidR="008751E1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Nesnelerle özgün bir örüntü oluşturur.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751E1" w:rsidRDefault="008751E1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8751E1" w:rsidRPr="00BB3A48" w:rsidRDefault="008751E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3" o:spid="_x0000_s1027" type="#_x0000_t202" style="position:absolute;margin-left:346.9pt;margin-top:3.8pt;width:390.25pt;height:414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">
            <v:textbox>
              <w:txbxContent>
                <w:p w:rsidR="008751E1" w:rsidRDefault="008751E1" w:rsidP="00A54085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 xml:space="preserve">‘’ Sayılar ‘’ 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Sayıların ilki bir,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Ardından iki gelir,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Şöyle üç,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Şöyle dört, beş,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Hani bizim beş kardeş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Beşten sonra altı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Nerede kaldı kahvaltı,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Altıdan sonra yedi,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Kedi ciğeri yedi.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Saymayı öğrendik biz,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Sekiz çöp, sekiz ceviz,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Sekizden sonra dokuz,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Dokuzu geçince on,</w:t>
                  </w: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Sayılara yoktur son………tekerlemesi söylenerek çocukların dikkati etkinliğe çekilir</w:t>
                  </w:r>
                </w:p>
                <w:p w:rsidR="008751E1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Rakamlar dünyasından ‘’ 9 ‘’ ile tanışacağız denir. Tahtaya büyükçe 9 rakamı yazılış yönüne dikkat edilerek yazılır. Daha önceki rakamlar tekrar edilir.</w:t>
                  </w:r>
                </w:p>
                <w:p w:rsidR="008751E1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Halının üzerine pinpon topları (nohut boncuk oyuncaklar peçeteler  vs olabilir) dökülür. Başla komutu ile her çocuk sadece 9 tane top alır ve masasına geçer. Topladığı  pinpon toplarını yan yana sıralar ve sayarak çıkan sonucu söyler. 9 rakamının şekli neye benzediği hakkında kısa sohbet edilerek rakamları yazma çalışmasına geçilir.</w:t>
                  </w:r>
                </w:p>
                <w:p w:rsidR="008751E1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Çalışma sayfaları ve kalemler dağıtılır, 9 rakamını yazma çalışmaları yapılır. Zorlanan çocuğa rehberlik edilir.</w:t>
                  </w:r>
                </w:p>
                <w:p w:rsidR="008751E1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9 rakamından neler çizilebileceği tartışılır, çocukların özgün çalışmalar yapmalarına fırsat verilir.</w:t>
                  </w:r>
                </w:p>
                <w:p w:rsidR="008751E1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</w:p>
                <w:p w:rsidR="008751E1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  <w:p w:rsidR="008751E1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751E1" w:rsidRPr="00241D3D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masalarına  geçilir  sayılarına göre eşleştirme çalışmaları yapılır.</w:t>
                  </w:r>
                </w:p>
                <w:p w:rsidR="008751E1" w:rsidRPr="005460B8" w:rsidRDefault="008751E1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>(Neşe Diyarı  Eğitim Seti 19.ve 20.sayfa)</w:t>
                  </w: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</w:txbxContent>
            </v:textbox>
          </v:shape>
        </w:pict>
      </w:r>
    </w:p>
    <w:p w:rsidR="008751E1" w:rsidRPr="00BB3A48" w:rsidRDefault="008751E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751E1" w:rsidRDefault="008751E1">
      <w:r>
        <w:rPr>
          <w:noProof/>
        </w:rPr>
        <w:pict>
          <v:shape id="Text Box 9" o:spid="_x0000_s1028" type="#_x0000_t202" style="position:absolute;margin-left:-6.35pt;margin-top:360.55pt;width:331.5pt;height:48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">
            <v:textbox>
              <w:txbxContent>
                <w:p w:rsidR="008751E1" w:rsidRPr="007706DB" w:rsidRDefault="008751E1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1.85pt;margin-top:260.8pt;width:322.5pt;height:78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">
            <v:textbox>
              <w:txbxContent>
                <w:p w:rsidR="008751E1" w:rsidRPr="00436F22" w:rsidRDefault="008751E1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8751E1" w:rsidRPr="00436F22" w:rsidRDefault="008751E1" w:rsidP="009B2D3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Kağıtlar  boyalar</w:t>
                  </w:r>
                </w:p>
                <w:p w:rsidR="008751E1" w:rsidRDefault="008751E1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8751E1" w:rsidRDefault="008751E1" w:rsidP="00FC0452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 </w:t>
                  </w: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8751E1" w:rsidRPr="009B2D3F" w:rsidRDefault="008751E1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9 rakamı</w:t>
                  </w:r>
                </w:p>
                <w:p w:rsidR="008751E1" w:rsidRPr="00436F22" w:rsidRDefault="008751E1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30" type="#_x0000_t202" style="position:absolute;margin-left:-3.35pt;margin-top:202.3pt;width:324pt;height:41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">
            <v:textbox>
              <w:txbxContent>
                <w:p w:rsidR="008751E1" w:rsidRDefault="008751E1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 </w:t>
                  </w:r>
                  <w:r w:rsidRPr="00A513E1">
                    <w:rPr>
                      <w:rFonts w:ascii="Comic Sans MS" w:hAnsi="Comic Sans MS"/>
                      <w:sz w:val="20"/>
                      <w:szCs w:val="20"/>
                    </w:rPr>
                    <w:t>Evde de ritmik sayma çalışmaları yapabilirler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  <w:bookmarkStart w:id="0" w:name="_GoBack"/>
      <w:bookmarkEnd w:id="0"/>
    </w:p>
    <w:p w:rsidR="008751E1" w:rsidRDefault="008751E1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8751E1" w:rsidRPr="00A513E1" w:rsidRDefault="008751E1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>Bir elimizde kaç parmak var?</w:t>
      </w:r>
    </w:p>
    <w:p w:rsidR="008751E1" w:rsidRPr="00A513E1" w:rsidRDefault="008751E1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>İki elimizde kaç parmak var?</w:t>
      </w:r>
    </w:p>
    <w:p w:rsidR="008751E1" w:rsidRPr="00A513E1" w:rsidRDefault="008751E1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>Sayılar ( rakamlar) sizce neden önemli?</w:t>
      </w:r>
    </w:p>
    <w:p w:rsidR="008751E1" w:rsidRPr="00A513E1" w:rsidRDefault="008751E1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>Sayılar olmasaydı ne olurdu?</w:t>
      </w:r>
    </w:p>
    <w:p w:rsidR="008751E1" w:rsidRPr="00A513E1" w:rsidRDefault="008751E1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>
        <w:rPr>
          <w:rFonts w:ascii="Comic Sans MS" w:hAnsi="Comic Sans MS"/>
          <w:sz w:val="20"/>
          <w:szCs w:val="20"/>
        </w:rPr>
        <w:t>5.sayı/17</w:t>
      </w:r>
      <w:r w:rsidRPr="00A513E1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18.19. </w:t>
      </w:r>
      <w:r w:rsidRPr="00A513E1">
        <w:rPr>
          <w:rFonts w:ascii="Comic Sans MS" w:hAnsi="Comic Sans MS"/>
          <w:sz w:val="20"/>
          <w:szCs w:val="20"/>
        </w:rPr>
        <w:t>sayfa yönerge doğrultusunda yapılır</w:t>
      </w:r>
    </w:p>
    <w:p w:rsidR="008751E1" w:rsidRPr="00A513E1" w:rsidRDefault="008751E1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8751E1" w:rsidRPr="00A513E1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1E1" w:rsidRDefault="008751E1" w:rsidP="00806A98">
      <w:pPr>
        <w:spacing w:after="0" w:line="240" w:lineRule="auto"/>
      </w:pPr>
      <w:r>
        <w:separator/>
      </w:r>
    </w:p>
  </w:endnote>
  <w:endnote w:type="continuationSeparator" w:id="0">
    <w:p w:rsidR="008751E1" w:rsidRDefault="008751E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E1" w:rsidRDefault="008751E1">
    <w:pPr>
      <w:pStyle w:val="Footer"/>
    </w:pPr>
  </w:p>
  <w:p w:rsidR="008751E1" w:rsidRDefault="008751E1">
    <w:pPr>
      <w:pStyle w:val="Footer"/>
    </w:pPr>
  </w:p>
  <w:p w:rsidR="008751E1" w:rsidRDefault="008751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1E1" w:rsidRDefault="008751E1" w:rsidP="00806A98">
      <w:pPr>
        <w:spacing w:after="0" w:line="240" w:lineRule="auto"/>
      </w:pPr>
      <w:r>
        <w:separator/>
      </w:r>
    </w:p>
  </w:footnote>
  <w:footnote w:type="continuationSeparator" w:id="0">
    <w:p w:rsidR="008751E1" w:rsidRDefault="008751E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D10F6"/>
    <w:rsid w:val="000D74E2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365EA"/>
    <w:rsid w:val="00241D3D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8615B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97BC7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27941"/>
    <w:rsid w:val="005364CF"/>
    <w:rsid w:val="0054298B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D28C4"/>
    <w:rsid w:val="006D6401"/>
    <w:rsid w:val="006D6FD2"/>
    <w:rsid w:val="006F58C1"/>
    <w:rsid w:val="00705541"/>
    <w:rsid w:val="0072462E"/>
    <w:rsid w:val="00764F63"/>
    <w:rsid w:val="007706DB"/>
    <w:rsid w:val="00774F9B"/>
    <w:rsid w:val="0079122F"/>
    <w:rsid w:val="007E2F35"/>
    <w:rsid w:val="007F221E"/>
    <w:rsid w:val="00801790"/>
    <w:rsid w:val="00801C8B"/>
    <w:rsid w:val="008065CB"/>
    <w:rsid w:val="00806A98"/>
    <w:rsid w:val="008432E8"/>
    <w:rsid w:val="0085733F"/>
    <w:rsid w:val="008637FB"/>
    <w:rsid w:val="008751E1"/>
    <w:rsid w:val="008902E4"/>
    <w:rsid w:val="00890E89"/>
    <w:rsid w:val="008978B2"/>
    <w:rsid w:val="008B7296"/>
    <w:rsid w:val="008E20FE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AC3"/>
    <w:rsid w:val="00AE611F"/>
    <w:rsid w:val="00B131D1"/>
    <w:rsid w:val="00B242B0"/>
    <w:rsid w:val="00B34595"/>
    <w:rsid w:val="00B64698"/>
    <w:rsid w:val="00B67CE3"/>
    <w:rsid w:val="00BA482B"/>
    <w:rsid w:val="00BB3A48"/>
    <w:rsid w:val="00BC6104"/>
    <w:rsid w:val="00BE067A"/>
    <w:rsid w:val="00C110B3"/>
    <w:rsid w:val="00C120B6"/>
    <w:rsid w:val="00C246D6"/>
    <w:rsid w:val="00C3789F"/>
    <w:rsid w:val="00C52AC8"/>
    <w:rsid w:val="00C644FA"/>
    <w:rsid w:val="00C66B23"/>
    <w:rsid w:val="00C779FA"/>
    <w:rsid w:val="00C903B4"/>
    <w:rsid w:val="00CA20A7"/>
    <w:rsid w:val="00CC216B"/>
    <w:rsid w:val="00CE11E7"/>
    <w:rsid w:val="00CE6E6F"/>
    <w:rsid w:val="00D61535"/>
    <w:rsid w:val="00D94A26"/>
    <w:rsid w:val="00DE524A"/>
    <w:rsid w:val="00E1402F"/>
    <w:rsid w:val="00E4402B"/>
    <w:rsid w:val="00E47557"/>
    <w:rsid w:val="00E54A56"/>
    <w:rsid w:val="00E614B8"/>
    <w:rsid w:val="00E823BB"/>
    <w:rsid w:val="00E8439E"/>
    <w:rsid w:val="00E87F5E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0452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F3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0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172</Words>
  <Characters>983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8</cp:revision>
  <dcterms:created xsi:type="dcterms:W3CDTF">2015-07-07T17:19:00Z</dcterms:created>
  <dcterms:modified xsi:type="dcterms:W3CDTF">2016-08-27T19:53:00Z</dcterms:modified>
</cp:coreProperties>
</file>